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AF6" w:rsidRDefault="001B0AF6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2015 – 2016 EĞİTİM-ÖĞRETİM YILI ……………………………………………………</w:t>
      </w:r>
      <w:r w:rsidRPr="00C0625C">
        <w:rPr>
          <w:rFonts w:ascii="Cambria" w:hAnsi="Cambria"/>
          <w:b/>
        </w:rPr>
        <w:t xml:space="preserve"> ORTAOKULU </w:t>
      </w:r>
      <w:r>
        <w:rPr>
          <w:rFonts w:ascii="Cambria" w:hAnsi="Cambria"/>
          <w:b/>
        </w:rPr>
        <w:t>KÜTÜPHANECİLİK</w:t>
      </w:r>
      <w:r w:rsidRPr="00C0625C">
        <w:rPr>
          <w:rFonts w:ascii="Cambria" w:hAnsi="Cambria"/>
          <w:b/>
        </w:rPr>
        <w:t xml:space="preserve"> KULÜBÜ </w:t>
      </w:r>
      <w:r>
        <w:rPr>
          <w:rFonts w:ascii="Cambria" w:hAnsi="Cambria"/>
          <w:b/>
        </w:rPr>
        <w:t>MAYIS</w:t>
      </w:r>
      <w:r w:rsidRPr="00C0625C">
        <w:rPr>
          <w:rFonts w:ascii="Cambria" w:hAnsi="Cambria"/>
          <w:b/>
        </w:rPr>
        <w:t xml:space="preserve"> AYI FAALİYET RAPORU</w:t>
      </w:r>
    </w:p>
    <w:p w:rsidR="001B0AF6" w:rsidRDefault="001B0AF6" w:rsidP="00A00238">
      <w:pPr>
        <w:rPr>
          <w:rFonts w:ascii="Cambria" w:hAnsi="Cambria"/>
          <w:b/>
        </w:rPr>
      </w:pPr>
    </w:p>
    <w:p w:rsidR="001B0AF6" w:rsidRPr="00D46C64" w:rsidRDefault="001B0AF6" w:rsidP="00662204">
      <w:pPr>
        <w:rPr>
          <w:rFonts w:ascii="Times New Roman" w:hAnsi="Times New Roman"/>
          <w:b/>
          <w:sz w:val="24"/>
          <w:szCs w:val="24"/>
        </w:rPr>
      </w:pPr>
    </w:p>
    <w:p w:rsidR="001B0AF6" w:rsidRPr="00D46C64" w:rsidRDefault="001B0AF6" w:rsidP="00662204">
      <w:pPr>
        <w:rPr>
          <w:rFonts w:ascii="Times New Roman" w:hAnsi="Times New Roman"/>
          <w:sz w:val="24"/>
          <w:szCs w:val="24"/>
        </w:rPr>
      </w:pPr>
      <w:r w:rsidRPr="00D46C64">
        <w:rPr>
          <w:rFonts w:ascii="Times New Roman" w:hAnsi="Times New Roman"/>
          <w:b/>
          <w:sz w:val="24"/>
          <w:szCs w:val="24"/>
        </w:rPr>
        <w:t>1.</w:t>
      </w:r>
      <w:r w:rsidRPr="00D46C64">
        <w:rPr>
          <w:rFonts w:ascii="Times New Roman" w:hAnsi="Times New Roman"/>
          <w:sz w:val="24"/>
          <w:szCs w:val="24"/>
        </w:rPr>
        <w:t xml:space="preserve"> 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>Okuma alışkanlığı kazanmış bir toplum olmak için öğrencilerin kütüphane kullanımına yönlendirilmesi çalışmaları yapıldı.</w:t>
      </w:r>
    </w:p>
    <w:p w:rsidR="001B0AF6" w:rsidRPr="00D46C64" w:rsidRDefault="001B0AF6" w:rsidP="00662204">
      <w:pPr>
        <w:rPr>
          <w:rFonts w:ascii="Times New Roman" w:hAnsi="Times New Roman"/>
          <w:b/>
          <w:sz w:val="24"/>
          <w:szCs w:val="24"/>
        </w:rPr>
      </w:pPr>
      <w:r w:rsidRPr="00D46C64">
        <w:rPr>
          <w:rFonts w:ascii="Times New Roman" w:hAnsi="Times New Roman"/>
          <w:b/>
          <w:sz w:val="24"/>
          <w:szCs w:val="24"/>
        </w:rPr>
        <w:t>2.</w:t>
      </w:r>
      <w:r w:rsidRPr="00D46C64">
        <w:rPr>
          <w:rFonts w:ascii="Times New Roman" w:hAnsi="Times New Roman"/>
          <w:sz w:val="24"/>
          <w:szCs w:val="24"/>
        </w:rPr>
        <w:t xml:space="preserve"> 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>Kütüphane ve okul kitaplıkları düzenlendi.</w:t>
      </w:r>
    </w:p>
    <w:p w:rsidR="001B0AF6" w:rsidRPr="00D46C64" w:rsidRDefault="001B0AF6" w:rsidP="00662204">
      <w:pPr>
        <w:rPr>
          <w:rFonts w:ascii="Times New Roman" w:hAnsi="Times New Roman"/>
          <w:b/>
          <w:sz w:val="24"/>
          <w:szCs w:val="24"/>
        </w:rPr>
      </w:pPr>
      <w:r w:rsidRPr="00D46C64">
        <w:rPr>
          <w:rFonts w:ascii="Times New Roman" w:hAnsi="Times New Roman"/>
          <w:b/>
          <w:sz w:val="24"/>
          <w:szCs w:val="24"/>
        </w:rPr>
        <w:t>3.</w:t>
      </w:r>
      <w:r w:rsidRPr="00D46C64">
        <w:rPr>
          <w:rFonts w:ascii="Times New Roman" w:hAnsi="Times New Roman"/>
          <w:sz w:val="24"/>
          <w:szCs w:val="24"/>
        </w:rPr>
        <w:t xml:space="preserve"> “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>Yazarlarımızı ve Şairlerimizi Tanıyalım” panosu Sait Faik Abasıyanık</w:t>
      </w:r>
      <w:r w:rsidRPr="00D46C64">
        <w:rPr>
          <w:rFonts w:ascii="Times New Roman" w:hAnsi="Times New Roman"/>
          <w:b/>
          <w:sz w:val="24"/>
          <w:szCs w:val="24"/>
        </w:rPr>
        <w:t xml:space="preserve"> </w:t>
      </w:r>
      <w:r w:rsidRPr="00D46C64">
        <w:rPr>
          <w:rFonts w:ascii="Times New Roman" w:hAnsi="Times New Roman"/>
          <w:sz w:val="24"/>
          <w:szCs w:val="24"/>
        </w:rPr>
        <w:t>ile ilgili afiş ve yazılarla güncellendi.</w:t>
      </w:r>
    </w:p>
    <w:p w:rsidR="001B0AF6" w:rsidRPr="00D46C64" w:rsidRDefault="001B0AF6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46C64">
        <w:rPr>
          <w:rFonts w:ascii="Times New Roman" w:hAnsi="Times New Roman"/>
          <w:b/>
          <w:sz w:val="24"/>
          <w:szCs w:val="24"/>
        </w:rPr>
        <w:t>4.</w:t>
      </w:r>
      <w:r w:rsidRPr="00D46C64">
        <w:rPr>
          <w:rFonts w:ascii="Times New Roman" w:hAnsi="Times New Roman"/>
          <w:sz w:val="24"/>
          <w:szCs w:val="24"/>
        </w:rPr>
        <w:t xml:space="preserve"> Okul 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>kütüphanesi kontrol edildi.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br/>
      </w:r>
    </w:p>
    <w:p w:rsidR="001B0AF6" w:rsidRPr="00D46C64" w:rsidRDefault="001B0AF6" w:rsidP="00662204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46C64">
        <w:rPr>
          <w:rFonts w:ascii="Times New Roman" w:hAnsi="Times New Roman"/>
          <w:b/>
          <w:color w:val="000000"/>
          <w:sz w:val="24"/>
          <w:szCs w:val="24"/>
          <w:lang w:eastAsia="tr-TR"/>
        </w:rPr>
        <w:t>5</w:t>
      </w:r>
      <w:r w:rsidRPr="00D46C64">
        <w:rPr>
          <w:rFonts w:ascii="Times New Roman" w:hAnsi="Times New Roman"/>
          <w:color w:val="000000"/>
          <w:sz w:val="24"/>
          <w:szCs w:val="24"/>
          <w:lang w:eastAsia="tr-TR"/>
        </w:rPr>
        <w:t>. “19 Mayıs Atatürk’ü Anma ve Gençlik ve Spor Bayramı” konulu yazıların panoda yayımlanması.</w:t>
      </w:r>
    </w:p>
    <w:p w:rsidR="001B0AF6" w:rsidRDefault="001B0AF6"/>
    <w:p w:rsidR="001B0AF6" w:rsidRDefault="001B0AF6"/>
    <w:p w:rsidR="001B0AF6" w:rsidRDefault="001B0AF6"/>
    <w:p w:rsidR="001B0AF6" w:rsidRDefault="001B0AF6"/>
    <w:p w:rsidR="001B0AF6" w:rsidRDefault="001B0AF6"/>
    <w:p w:rsidR="001B0AF6" w:rsidRDefault="001B0AF6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……………………………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……………………………..</w:t>
      </w:r>
    </w:p>
    <w:p w:rsidR="001B0AF6" w:rsidRPr="00C0625C" w:rsidRDefault="001B0AF6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1B0AF6" w:rsidRDefault="001B0AF6"/>
    <w:sectPr w:rsidR="001B0AF6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38"/>
    <w:rsid w:val="00083A50"/>
    <w:rsid w:val="000E4D84"/>
    <w:rsid w:val="001B0AF6"/>
    <w:rsid w:val="00325387"/>
    <w:rsid w:val="003C4FA1"/>
    <w:rsid w:val="004623B2"/>
    <w:rsid w:val="00495168"/>
    <w:rsid w:val="005C593D"/>
    <w:rsid w:val="00662204"/>
    <w:rsid w:val="007A1D13"/>
    <w:rsid w:val="00A00238"/>
    <w:rsid w:val="00AB0D8B"/>
    <w:rsid w:val="00C0625C"/>
    <w:rsid w:val="00CF04E2"/>
    <w:rsid w:val="00D46C64"/>
    <w:rsid w:val="00ED0BE4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90</Words>
  <Characters>517</Characters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2016-06-18T17:39:00Z</dcterms:created>
  <dcterms:modified xsi:type="dcterms:W3CDTF">2016-06-18T18:04:00Z</dcterms:modified>
  <cp:category>www.sorubak.com</cp:category>
</cp:coreProperties>
</file>